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C7BE4" w14:textId="6BA5C062" w:rsidR="006B2F86" w:rsidRDefault="00EA7C41" w:rsidP="00E71FC3">
      <w:pPr>
        <w:pStyle w:val="NoSpacing"/>
      </w:pPr>
      <w:r>
        <w:rPr>
          <w:u w:val="single"/>
        </w:rPr>
        <w:t>Richard RYLEY</w:t>
      </w:r>
      <w:r>
        <w:t xml:space="preserve">   </w:t>
      </w:r>
      <w:proofErr w:type="gramStart"/>
      <w:r>
        <w:t xml:space="preserve">   (</w:t>
      </w:r>
      <w:proofErr w:type="gramEnd"/>
      <w:r>
        <w:t>d.1496/7)</w:t>
      </w:r>
    </w:p>
    <w:p w14:paraId="50D26E4E" w14:textId="27A05CC2" w:rsidR="00EA7C41" w:rsidRDefault="00EA7C41" w:rsidP="00E71FC3">
      <w:pPr>
        <w:pStyle w:val="NoSpacing"/>
      </w:pPr>
      <w:r>
        <w:t>of London. Skinner.</w:t>
      </w:r>
    </w:p>
    <w:p w14:paraId="4E1358D7" w14:textId="57440C31" w:rsidR="00EA7C41" w:rsidRDefault="00EA7C41" w:rsidP="00E71FC3">
      <w:pPr>
        <w:pStyle w:val="NoSpacing"/>
      </w:pPr>
    </w:p>
    <w:p w14:paraId="689496B4" w14:textId="27666E9A" w:rsidR="00EA7C41" w:rsidRDefault="00EA7C41" w:rsidP="00E71FC3">
      <w:pPr>
        <w:pStyle w:val="NoSpacing"/>
      </w:pPr>
    </w:p>
    <w:p w14:paraId="1FADE369" w14:textId="478E44F9" w:rsidR="00EA7C41" w:rsidRDefault="00EA7C41" w:rsidP="00E71FC3">
      <w:pPr>
        <w:pStyle w:val="NoSpacing"/>
      </w:pPr>
      <w:r>
        <w:t>= Johanna.   (Coronation p.390)</w:t>
      </w:r>
    </w:p>
    <w:p w14:paraId="37F8EFD5" w14:textId="64157D04" w:rsidR="00EA7C41" w:rsidRDefault="00EA7C41" w:rsidP="00E71FC3">
      <w:pPr>
        <w:pStyle w:val="NoSpacing"/>
      </w:pPr>
    </w:p>
    <w:p w14:paraId="2769FCF6" w14:textId="281A4289" w:rsidR="00EA7C41" w:rsidRDefault="00EA7C41" w:rsidP="00E71FC3">
      <w:pPr>
        <w:pStyle w:val="NoSpacing"/>
      </w:pPr>
    </w:p>
    <w:p w14:paraId="12773B18" w14:textId="3C1ED2C5" w:rsidR="00EA7C41" w:rsidRDefault="00EA7C41" w:rsidP="00E71FC3">
      <w:pPr>
        <w:pStyle w:val="NoSpacing"/>
      </w:pPr>
      <w:r>
        <w:tab/>
        <w:t>1483</w:t>
      </w:r>
      <w:r>
        <w:tab/>
        <w:t>He furred robes in the Great Wardrobe for 43¾ days.  (ibid.)</w:t>
      </w:r>
    </w:p>
    <w:p w14:paraId="0588AFB4" w14:textId="67C94196" w:rsidR="00EA7C41" w:rsidRDefault="00EA7C41" w:rsidP="00E71FC3">
      <w:pPr>
        <w:pStyle w:val="NoSpacing"/>
      </w:pPr>
    </w:p>
    <w:p w14:paraId="2EE61659" w14:textId="4BF41BAA" w:rsidR="00EA7C41" w:rsidRDefault="00EA7C41" w:rsidP="00E71FC3">
      <w:pPr>
        <w:pStyle w:val="NoSpacing"/>
      </w:pPr>
    </w:p>
    <w:p w14:paraId="6ED61F99" w14:textId="73F34F94" w:rsidR="00EA7C41" w:rsidRPr="00EA7C41" w:rsidRDefault="00EA7C41" w:rsidP="00E71FC3">
      <w:pPr>
        <w:pStyle w:val="NoSpacing"/>
      </w:pPr>
      <w:r>
        <w:t>3 June 2018</w:t>
      </w:r>
      <w:bookmarkStart w:id="0" w:name="_GoBack"/>
      <w:bookmarkEnd w:id="0"/>
    </w:p>
    <w:sectPr w:rsidR="00EA7C41" w:rsidRPr="00EA7C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B0D61" w14:textId="77777777" w:rsidR="00EA7C41" w:rsidRDefault="00EA7C41" w:rsidP="00E71FC3">
      <w:pPr>
        <w:spacing w:after="0" w:line="240" w:lineRule="auto"/>
      </w:pPr>
      <w:r>
        <w:separator/>
      </w:r>
    </w:p>
  </w:endnote>
  <w:endnote w:type="continuationSeparator" w:id="0">
    <w:p w14:paraId="56D734DD" w14:textId="77777777" w:rsidR="00EA7C41" w:rsidRDefault="00EA7C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72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98D4E" w14:textId="77777777" w:rsidR="00EA7C41" w:rsidRDefault="00EA7C41" w:rsidP="00E71FC3">
      <w:pPr>
        <w:spacing w:after="0" w:line="240" w:lineRule="auto"/>
      </w:pPr>
      <w:r>
        <w:separator/>
      </w:r>
    </w:p>
  </w:footnote>
  <w:footnote w:type="continuationSeparator" w:id="0">
    <w:p w14:paraId="0799151F" w14:textId="77777777" w:rsidR="00EA7C41" w:rsidRDefault="00EA7C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C4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7C4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C9024"/>
  <w15:chartTrackingRefBased/>
  <w15:docId w15:val="{927D23FD-FAFA-4A00-8514-A54DE6DF5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2018-06-03T19:45:00Z</dcterms:created>
  <dcterms:modified xsi:type="dcterms:W3CDTF">2018-06-03T19:48:00Z</dcterms:modified>
</cp:coreProperties>
</file>